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814F4">
        <w:rPr>
          <w:rFonts w:ascii="Arial" w:hAnsi="Arial" w:cs="Arial"/>
          <w:b/>
          <w:caps/>
          <w:sz w:val="28"/>
          <w:szCs w:val="28"/>
        </w:rPr>
        <w:t>2570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D81BE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Internacional do Deficiente Físico, 3 de dezembro.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D2271" w:rsidRDefault="00BF791A" w:rsidP="007814F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9D2271">
        <w:rPr>
          <w:rFonts w:ascii="Arial" w:hAnsi="Arial" w:cs="Arial"/>
        </w:rPr>
        <w:t xml:space="preserve">do transcurso do Dia </w:t>
      </w:r>
      <w:r w:rsidR="00D81BEA" w:rsidRPr="00D81BEA">
        <w:rPr>
          <w:rFonts w:ascii="Arial" w:hAnsi="Arial" w:cs="Arial"/>
        </w:rPr>
        <w:t>Internacional do Deficiente Físico, 3 de dezembro.</w:t>
      </w:r>
    </w:p>
    <w:p w:rsidR="00D81BEA" w:rsidRPr="00D81BEA" w:rsidRDefault="00D81BEA" w:rsidP="00D81BE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81BEA">
        <w:rPr>
          <w:rFonts w:ascii="Arial" w:hAnsi="Arial" w:cs="Arial"/>
        </w:rPr>
        <w:t>Instituído pela Organização das Nações Unidas (ONU) em 1992, este dia tem como objetivo a sensibilização da comunidade para os desafios enfrentados por pessoas portadoras de deficiência física.</w:t>
      </w:r>
    </w:p>
    <w:p w:rsidR="00D81BEA" w:rsidRPr="00D81BEA" w:rsidRDefault="00D81BEA" w:rsidP="00D81BE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81BEA">
        <w:rPr>
          <w:rFonts w:ascii="Arial" w:hAnsi="Arial" w:cs="Arial"/>
        </w:rPr>
        <w:t>Uma das áreas fundamentais é a acessibilidade disponível aos indivíduos com deficiência física. Criar bons acessos para portadores de deficiência é tratá-los com a dignidade que eles merecem, incluindo-os na vida social.</w:t>
      </w:r>
    </w:p>
    <w:p w:rsidR="00D81BEA" w:rsidRPr="00D81BEA" w:rsidRDefault="00D81BEA" w:rsidP="00D81BE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81BEA">
        <w:rPr>
          <w:rFonts w:ascii="Arial" w:hAnsi="Arial" w:cs="Arial"/>
        </w:rPr>
        <w:t>De acordo com dados da Organização das Nações Unidas, aproximadamente 10% da população mundial é portadora de alguma deficiência.</w:t>
      </w:r>
    </w:p>
    <w:p w:rsidR="00D81BEA" w:rsidRPr="00D81BEA" w:rsidRDefault="00D81BEA" w:rsidP="00D81BE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81BEA">
        <w:rPr>
          <w:rFonts w:ascii="Arial" w:hAnsi="Arial" w:cs="Arial"/>
        </w:rPr>
        <w:t>A principal ideia desta data é refletir (e pôr em prática) os melhores métodos para garantir uma boa qualidade de vida e dignidade para todas as pessoas que sofrem com algum tipo de deficiência.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D2271">
        <w:rPr>
          <w:rFonts w:ascii="Arial" w:hAnsi="Arial" w:cs="Arial"/>
        </w:rPr>
        <w:t>02 de dezembro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7814F4" w:rsidRPr="007814F4" w:rsidRDefault="007814F4" w:rsidP="007814F4">
      <w:pPr>
        <w:jc w:val="center"/>
        <w:rPr>
          <w:rFonts w:ascii="Arial" w:hAnsi="Arial" w:cs="Arial"/>
          <w:b/>
        </w:rPr>
      </w:pPr>
      <w:r w:rsidRPr="007814F4">
        <w:rPr>
          <w:rFonts w:ascii="Arial" w:hAnsi="Arial" w:cs="Arial"/>
          <w:b/>
        </w:rPr>
        <w:t>ANA LINO</w:t>
      </w:r>
    </w:p>
    <w:p w:rsidR="007814F4" w:rsidRPr="007814F4" w:rsidRDefault="007814F4" w:rsidP="007814F4">
      <w:pPr>
        <w:jc w:val="center"/>
        <w:rPr>
          <w:rFonts w:ascii="Arial" w:hAnsi="Arial" w:cs="Arial"/>
        </w:rPr>
      </w:pPr>
      <w:r w:rsidRPr="007814F4">
        <w:rPr>
          <w:rFonts w:ascii="Arial" w:hAnsi="Arial" w:cs="Arial"/>
        </w:rPr>
        <w:t>Vereadora - PMDB</w:t>
      </w:r>
    </w:p>
    <w:p w:rsidR="007814F4" w:rsidRPr="007814F4" w:rsidRDefault="007814F4" w:rsidP="007814F4">
      <w:pPr>
        <w:tabs>
          <w:tab w:val="left" w:pos="6480"/>
        </w:tabs>
        <w:jc w:val="center"/>
        <w:rPr>
          <w:rFonts w:ascii="Arial" w:hAnsi="Arial"/>
        </w:rPr>
      </w:pPr>
      <w:r w:rsidRPr="007814F4">
        <w:rPr>
          <w:rFonts w:ascii="Arial" w:hAnsi="Arial"/>
        </w:rPr>
        <w:t>2ª Secretária</w:t>
      </w:r>
    </w:p>
    <w:p w:rsidR="009D2271" w:rsidRPr="002A7434" w:rsidRDefault="009D2271" w:rsidP="007814F4">
      <w:pPr>
        <w:jc w:val="center"/>
        <w:rPr>
          <w:rFonts w:ascii="Arial" w:hAnsi="Arial" w:cs="Arial"/>
        </w:rPr>
      </w:pPr>
    </w:p>
    <w:sectPr w:rsidR="009D227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B23" w:rsidRDefault="00984B23">
      <w:r>
        <w:separator/>
      </w:r>
    </w:p>
  </w:endnote>
  <w:endnote w:type="continuationSeparator" w:id="0">
    <w:p w:rsidR="00984B23" w:rsidRDefault="0098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B23" w:rsidRDefault="00984B23">
      <w:r>
        <w:separator/>
      </w:r>
    </w:p>
  </w:footnote>
  <w:footnote w:type="continuationSeparator" w:id="0">
    <w:p w:rsidR="00984B23" w:rsidRDefault="00984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17F82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7F81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814F4"/>
    <w:rsid w:val="007F3A41"/>
    <w:rsid w:val="007F75CA"/>
    <w:rsid w:val="0080197E"/>
    <w:rsid w:val="00877E50"/>
    <w:rsid w:val="008909A4"/>
    <w:rsid w:val="008A0EB2"/>
    <w:rsid w:val="00904AC6"/>
    <w:rsid w:val="0094686C"/>
    <w:rsid w:val="009768E6"/>
    <w:rsid w:val="00984B23"/>
    <w:rsid w:val="009A2ABD"/>
    <w:rsid w:val="009B207E"/>
    <w:rsid w:val="009B32F8"/>
    <w:rsid w:val="009D2271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21265"/>
    <w:rsid w:val="00C36E68"/>
    <w:rsid w:val="00C44D39"/>
    <w:rsid w:val="00C465FE"/>
    <w:rsid w:val="00CA759E"/>
    <w:rsid w:val="00CB2BAB"/>
    <w:rsid w:val="00D14EB1"/>
    <w:rsid w:val="00D2072E"/>
    <w:rsid w:val="00D81BE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17F8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17F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6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205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2015-12-01T11:17:00Z</cp:lastPrinted>
  <dcterms:created xsi:type="dcterms:W3CDTF">2015-12-01T11:15:00Z</dcterms:created>
  <dcterms:modified xsi:type="dcterms:W3CDTF">2015-12-01T11:18:00Z</dcterms:modified>
</cp:coreProperties>
</file>